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CAB59">
      <w:pPr>
        <w:jc w:val="left"/>
        <w:rPr>
          <w:rFonts w:ascii="宋体"/>
          <w:b/>
          <w:bCs/>
          <w:sz w:val="28"/>
          <w:szCs w:val="28"/>
        </w:rPr>
      </w:pPr>
    </w:p>
    <w:p w14:paraId="21D38D75">
      <w:pPr>
        <w:jc w:val="center"/>
        <w:rPr>
          <w:rFonts w:ascii="宋体" w:hAnsi="宋体"/>
          <w:b/>
          <w:bCs/>
          <w:spacing w:val="-12"/>
          <w:kern w:val="52"/>
          <w:sz w:val="48"/>
          <w:szCs w:val="48"/>
        </w:rPr>
      </w:pPr>
    </w:p>
    <w:p w14:paraId="27531B3F">
      <w:pPr>
        <w:jc w:val="center"/>
        <w:rPr>
          <w:rFonts w:hint="eastAsia" w:ascii="宋体" w:hAnsi="宋体"/>
          <w:b/>
          <w:bCs/>
          <w:spacing w:val="-12"/>
          <w:kern w:val="52"/>
          <w:sz w:val="48"/>
          <w:szCs w:val="48"/>
        </w:rPr>
      </w:pPr>
      <w:r>
        <w:rPr>
          <w:rFonts w:ascii="宋体" w:hAnsi="宋体"/>
          <w:b/>
          <w:bCs/>
          <w:spacing w:val="-12"/>
          <w:kern w:val="52"/>
          <w:sz w:val="48"/>
          <w:szCs w:val="48"/>
        </w:rPr>
        <w:t>202</w:t>
      </w:r>
      <w:r>
        <w:rPr>
          <w:rFonts w:hint="eastAsia" w:ascii="宋体" w:hAnsi="宋体"/>
          <w:b/>
          <w:bCs/>
          <w:spacing w:val="-12"/>
          <w:kern w:val="52"/>
          <w:sz w:val="48"/>
          <w:szCs w:val="48"/>
          <w:lang w:val="en-US" w:eastAsia="zh-CN"/>
        </w:rPr>
        <w:t>6</w:t>
      </w:r>
      <w:r>
        <w:rPr>
          <w:rFonts w:hint="eastAsia" w:ascii="宋体" w:hAnsi="宋体"/>
          <w:b/>
          <w:bCs/>
          <w:spacing w:val="-12"/>
          <w:kern w:val="52"/>
          <w:sz w:val="48"/>
          <w:szCs w:val="48"/>
        </w:rPr>
        <w:t>年青浦区技术改造专项资金项目</w:t>
      </w:r>
    </w:p>
    <w:p w14:paraId="1BA7DC21">
      <w:pPr>
        <w:jc w:val="center"/>
        <w:rPr>
          <w:rFonts w:hint="eastAsia" w:ascii="宋体" w:hAnsi="宋体" w:eastAsia="宋体"/>
          <w:b/>
          <w:bCs/>
          <w:spacing w:val="-12"/>
          <w:kern w:val="52"/>
          <w:sz w:val="48"/>
          <w:szCs w:val="48"/>
          <w:lang w:eastAsia="zh-CN"/>
        </w:rPr>
      </w:pPr>
      <w:r>
        <w:rPr>
          <w:rFonts w:hint="eastAsia" w:ascii="宋体" w:hAnsi="宋体"/>
          <w:b/>
          <w:bCs/>
          <w:spacing w:val="-12"/>
          <w:kern w:val="52"/>
          <w:sz w:val="48"/>
          <w:szCs w:val="48"/>
          <w:lang w:eastAsia="zh-CN"/>
        </w:rPr>
        <w:t>（第一批）竣工验收申请表</w:t>
      </w:r>
    </w:p>
    <w:p w14:paraId="73CD4F70">
      <w:pPr>
        <w:jc w:val="center"/>
        <w:rPr>
          <w:rFonts w:ascii="宋体"/>
          <w:b/>
          <w:bCs/>
          <w:spacing w:val="-12"/>
          <w:kern w:val="52"/>
          <w:sz w:val="48"/>
          <w:szCs w:val="48"/>
        </w:rPr>
      </w:pPr>
    </w:p>
    <w:p w14:paraId="3D9228BF">
      <w:pPr>
        <w:rPr>
          <w:rFonts w:ascii="宋体"/>
          <w:b/>
          <w:bCs/>
        </w:rPr>
      </w:pPr>
    </w:p>
    <w:p w14:paraId="459F7D42">
      <w:pPr>
        <w:rPr>
          <w:rFonts w:ascii="宋体"/>
          <w:b/>
          <w:bCs/>
        </w:rPr>
      </w:pPr>
    </w:p>
    <w:p w14:paraId="01155478">
      <w:pPr>
        <w:rPr>
          <w:rFonts w:ascii="宋体"/>
          <w:b/>
          <w:bCs/>
        </w:rPr>
      </w:pPr>
    </w:p>
    <w:p w14:paraId="5792D64E">
      <w:pPr>
        <w:ind w:firstLine="843" w:firstLineChars="300"/>
        <w:rPr>
          <w:rFonts w:ascii="宋体"/>
          <w:b/>
          <w:bCs/>
          <w:sz w:val="28"/>
          <w:szCs w:val="28"/>
        </w:rPr>
      </w:pPr>
    </w:p>
    <w:p w14:paraId="3988CAF7">
      <w:pPr>
        <w:ind w:firstLine="843" w:firstLineChars="300"/>
        <w:rPr>
          <w:rFonts w:ascii="宋体"/>
          <w:b/>
          <w:bCs/>
          <w:sz w:val="28"/>
          <w:szCs w:val="28"/>
        </w:rPr>
      </w:pPr>
    </w:p>
    <w:p w14:paraId="620A2C31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企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业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名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称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/>
          <w:b/>
          <w:bCs/>
          <w:sz w:val="28"/>
          <w:szCs w:val="28"/>
        </w:rPr>
        <w:t>（盖章）</w:t>
      </w:r>
    </w:p>
    <w:p w14:paraId="10A52C17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项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目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名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称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 </w:t>
      </w:r>
    </w:p>
    <w:p w14:paraId="3BE469E6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通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讯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地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址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 </w:t>
      </w:r>
    </w:p>
    <w:p w14:paraId="7B2831C4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联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系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电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话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b/>
          <w:bCs/>
          <w:sz w:val="28"/>
          <w:szCs w:val="28"/>
        </w:rPr>
        <w:t>邮政编码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</w:t>
      </w:r>
    </w:p>
    <w:p w14:paraId="49945190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联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</w:rPr>
        <w:t>系</w:t>
      </w:r>
      <w:r>
        <w:rPr>
          <w:rFonts w:ascii="宋体" w:hAnsi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</w:rPr>
        <w:t>人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b/>
          <w:bCs/>
          <w:sz w:val="28"/>
          <w:szCs w:val="28"/>
        </w:rPr>
        <w:t>手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机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</w:t>
      </w:r>
    </w:p>
    <w:p w14:paraId="5A7575D2">
      <w:pPr>
        <w:spacing w:line="60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/>
          <w:b/>
          <w:bCs/>
          <w:sz w:val="28"/>
          <w:szCs w:val="28"/>
        </w:rPr>
        <w:t>电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子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邮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箱</w:t>
      </w:r>
      <w:r>
        <w:rPr>
          <w:rFonts w:ascii="宋体" w:hAnsi="宋体"/>
          <w:b/>
          <w:bCs/>
          <w:sz w:val="28"/>
          <w:szCs w:val="28"/>
        </w:rPr>
        <w:t xml:space="preserve"> 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</w:t>
      </w:r>
    </w:p>
    <w:p w14:paraId="466E4C34"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主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管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单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位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/>
          <w:b/>
          <w:bCs/>
          <w:sz w:val="28"/>
          <w:szCs w:val="28"/>
        </w:rPr>
        <w:t>（盖章）</w:t>
      </w:r>
    </w:p>
    <w:p w14:paraId="1465A804">
      <w:pPr>
        <w:rPr>
          <w:rFonts w:ascii="宋体"/>
          <w:b/>
          <w:bCs/>
          <w:sz w:val="28"/>
          <w:szCs w:val="28"/>
        </w:rPr>
      </w:pPr>
    </w:p>
    <w:p w14:paraId="25A7694B">
      <w:pPr>
        <w:rPr>
          <w:rFonts w:ascii="宋体"/>
          <w:b/>
          <w:bCs/>
        </w:rPr>
      </w:pPr>
    </w:p>
    <w:p w14:paraId="06EEAE89">
      <w:pPr>
        <w:rPr>
          <w:rFonts w:ascii="宋体"/>
          <w:b/>
          <w:bCs/>
        </w:rPr>
      </w:pPr>
    </w:p>
    <w:p w14:paraId="7A09D731">
      <w:pPr>
        <w:rPr>
          <w:rFonts w:ascii="宋体"/>
          <w:b/>
          <w:bCs/>
        </w:rPr>
      </w:pPr>
    </w:p>
    <w:p w14:paraId="2A64581B"/>
    <w:p w14:paraId="26255344"/>
    <w:p w14:paraId="641BA88F"/>
    <w:p w14:paraId="1BA0CE4C"/>
    <w:p w14:paraId="66CCA725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ascii="宋体" w:hAnsi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/>
          <w:b/>
          <w:bCs/>
          <w:sz w:val="28"/>
          <w:szCs w:val="28"/>
        </w:rPr>
        <w:t>日</w:t>
      </w:r>
    </w:p>
    <w:p w14:paraId="48A0DFF1">
      <w:pPr>
        <w:spacing w:line="360" w:lineRule="exact"/>
        <w:jc w:val="center"/>
        <w:rPr>
          <w:b/>
          <w:sz w:val="36"/>
        </w:rPr>
      </w:pPr>
    </w:p>
    <w:p w14:paraId="055779A2">
      <w:pPr>
        <w:spacing w:line="360" w:lineRule="exact"/>
        <w:jc w:val="center"/>
        <w:rPr>
          <w:b/>
          <w:sz w:val="36"/>
        </w:rPr>
      </w:pPr>
    </w:p>
    <w:p w14:paraId="1A9A2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eastAsia="方正小标宋简体"/>
          <w:sz w:val="18"/>
        </w:rPr>
      </w:pPr>
      <w:r>
        <w:rPr>
          <w:rFonts w:eastAsia="方正小标宋简体"/>
          <w:sz w:val="36"/>
        </w:rPr>
        <w:t>202</w:t>
      </w:r>
      <w:r>
        <w:rPr>
          <w:rFonts w:hint="eastAsia" w:eastAsia="方正小标宋简体"/>
          <w:sz w:val="36"/>
          <w:lang w:val="en-US" w:eastAsia="zh-CN"/>
        </w:rPr>
        <w:t>6</w:t>
      </w:r>
      <w:bookmarkStart w:id="0" w:name="_GoBack"/>
      <w:bookmarkEnd w:id="0"/>
      <w:r>
        <w:rPr>
          <w:rFonts w:hint="eastAsia" w:eastAsia="方正小标宋简体"/>
          <w:sz w:val="36"/>
        </w:rPr>
        <w:t>年青浦区技术改造专项资金</w:t>
      </w:r>
      <w:r>
        <w:rPr>
          <w:rFonts w:hint="eastAsia" w:eastAsia="方正小标宋简体"/>
          <w:sz w:val="36"/>
          <w:lang w:eastAsia="zh-CN"/>
        </w:rPr>
        <w:t>竣工验收</w:t>
      </w:r>
      <w:r>
        <w:rPr>
          <w:rFonts w:hint="eastAsia" w:eastAsia="方正小标宋简体"/>
          <w:sz w:val="36"/>
        </w:rPr>
        <w:t>申请表</w:t>
      </w:r>
    </w:p>
    <w:p w14:paraId="51B1CF76">
      <w:pPr>
        <w:spacing w:line="360" w:lineRule="exact"/>
        <w:jc w:val="center"/>
        <w:rPr>
          <w:rFonts w:ascii="宋体" w:hAnsi="宋体"/>
          <w:sz w:val="24"/>
          <w:szCs w:val="24"/>
        </w:rPr>
      </w:pPr>
      <w:r>
        <w:rPr>
          <w:sz w:val="18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</w:t>
      </w:r>
    </w:p>
    <w:tbl>
      <w:tblPr>
        <w:tblStyle w:val="4"/>
        <w:tblW w:w="9329" w:type="dxa"/>
        <w:tblInd w:w="-52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1"/>
        <w:gridCol w:w="367"/>
        <w:gridCol w:w="1189"/>
        <w:gridCol w:w="1139"/>
        <w:gridCol w:w="1680"/>
        <w:gridCol w:w="19"/>
        <w:gridCol w:w="1539"/>
        <w:gridCol w:w="1865"/>
      </w:tblGrid>
      <w:tr w14:paraId="1ACA1D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716BFF8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14:paraId="2D2EF2E3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企业情况</w:t>
            </w:r>
          </w:p>
          <w:p w14:paraId="4649DAF8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14:paraId="02EE5C9F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690763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C7AF60E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企业名称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9249EE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545465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 w14:paraId="3A12188F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42043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089B1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DA5DD5D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住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所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0D093F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0C08B5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类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型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B321A1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108EE7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8226A2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注册资本</w:t>
            </w:r>
          </w:p>
        </w:tc>
        <w:tc>
          <w:tcPr>
            <w:tcW w:w="155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6B5D48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91E298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成立日期</w:t>
            </w:r>
          </w:p>
        </w:tc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9E6528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E356B9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主管单位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20831D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</w:p>
        </w:tc>
      </w:tr>
      <w:tr w14:paraId="02253E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4D063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</w:t>
            </w:r>
          </w:p>
        </w:tc>
        <w:tc>
          <w:tcPr>
            <w:tcW w:w="155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DC504C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B24AFD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手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机</w:t>
            </w:r>
          </w:p>
        </w:tc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E087EB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A1B39FC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张江高新青浦园企业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817331"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否</w:t>
            </w:r>
          </w:p>
        </w:tc>
      </w:tr>
      <w:tr w14:paraId="33CB89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A9C066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项目情况</w:t>
            </w:r>
          </w:p>
        </w:tc>
      </w:tr>
      <w:tr w14:paraId="1A73C9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0158F5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CCAB0D3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D69479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行业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D05D1D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 w14:paraId="3A908C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AFAA65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建设地点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93C9D30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71999F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区域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E0CE62D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  <w:p w14:paraId="114E7704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 w14:paraId="58376E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4AB87F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建设内容</w:t>
            </w:r>
          </w:p>
        </w:tc>
        <w:tc>
          <w:tcPr>
            <w:tcW w:w="7798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149C5F1"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 w14:paraId="67D026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805DBF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备案建设周期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0E2FC0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56EF27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实际建设周期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E2BB03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3959A5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3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FCB2F10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14:paraId="571EF077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项目投入情况（含税）</w:t>
            </w:r>
          </w:p>
          <w:p w14:paraId="1943EDA9"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</w:p>
        </w:tc>
      </w:tr>
      <w:tr w14:paraId="18F1D6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6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550F93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总投入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7E36F9"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07FB45"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设备投资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55D0A5D"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</w:tr>
      <w:tr w14:paraId="039CE8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AF71E2"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软性投入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89DDF5"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BB8624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申请资助金额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0F5B5C"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</w:tr>
      <w:tr w14:paraId="4348FC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7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E2EE0">
            <w:pPr>
              <w:spacing w:line="240" w:lineRule="exact"/>
              <w:ind w:firstLine="480" w:firstLineChars="200"/>
              <w:rPr>
                <w:rFonts w:ascii="宋体"/>
                <w:sz w:val="24"/>
                <w:szCs w:val="24"/>
              </w:rPr>
            </w:pPr>
          </w:p>
          <w:p w14:paraId="331802BF">
            <w:pPr>
              <w:spacing w:line="400" w:lineRule="exact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谨此承诺，提供的申报材料及附属文件内容真实有效，如有弄虚作假的行为，本单位承担全部法律责任。</w:t>
            </w:r>
          </w:p>
          <w:p w14:paraId="387D8818"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</w:p>
          <w:p w14:paraId="6FA0D66B"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申请企业法人签字：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 w14:paraId="2F029A1A"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</w:p>
          <w:p w14:paraId="4FD8735A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76EE5D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28" w:hRule="exact"/>
        </w:trPr>
        <w:tc>
          <w:tcPr>
            <w:tcW w:w="189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B702A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2FE014A8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02474632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项目主管单位</w:t>
            </w:r>
          </w:p>
          <w:p w14:paraId="04081A79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517EFC8E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  <w:p w14:paraId="5643C327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1B5852BB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31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265021">
            <w:pPr>
              <w:spacing w:line="240" w:lineRule="exact"/>
              <w:ind w:left="357" w:firstLine="480" w:firstLineChars="2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</w:p>
          <w:p w14:paraId="6A87E5C3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56383C44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13C298CF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 w14:paraId="68111349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3CD744BA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 w14:paraId="48DCBF37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14:paraId="11608BA9">
      <w:pPr>
        <w:rPr>
          <w:rFonts w:ascii="宋体"/>
          <w:sz w:val="24"/>
          <w:szCs w:val="24"/>
        </w:rPr>
      </w:pPr>
    </w:p>
    <w:sectPr>
      <w:pgSz w:w="11906" w:h="16838"/>
      <w:pgMar w:top="1021" w:right="1474" w:bottom="102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78F"/>
    <w:rsid w:val="000357D9"/>
    <w:rsid w:val="00070DEC"/>
    <w:rsid w:val="00072D0A"/>
    <w:rsid w:val="000D032A"/>
    <w:rsid w:val="000F2882"/>
    <w:rsid w:val="000F4976"/>
    <w:rsid w:val="00114343"/>
    <w:rsid w:val="00140448"/>
    <w:rsid w:val="00146E58"/>
    <w:rsid w:val="00176D56"/>
    <w:rsid w:val="001D1C2A"/>
    <w:rsid w:val="001F43D0"/>
    <w:rsid w:val="002364A8"/>
    <w:rsid w:val="002368C7"/>
    <w:rsid w:val="002841D2"/>
    <w:rsid w:val="0029202B"/>
    <w:rsid w:val="002E7354"/>
    <w:rsid w:val="003165EB"/>
    <w:rsid w:val="003230C2"/>
    <w:rsid w:val="00323A23"/>
    <w:rsid w:val="00335572"/>
    <w:rsid w:val="003524A2"/>
    <w:rsid w:val="0039175C"/>
    <w:rsid w:val="003E671F"/>
    <w:rsid w:val="00427AB4"/>
    <w:rsid w:val="00450861"/>
    <w:rsid w:val="00497C4A"/>
    <w:rsid w:val="004A65C8"/>
    <w:rsid w:val="004A6894"/>
    <w:rsid w:val="004C25C3"/>
    <w:rsid w:val="004C5D47"/>
    <w:rsid w:val="004D123E"/>
    <w:rsid w:val="00517E68"/>
    <w:rsid w:val="005272FB"/>
    <w:rsid w:val="00542F49"/>
    <w:rsid w:val="005565BD"/>
    <w:rsid w:val="0056279B"/>
    <w:rsid w:val="00567AEC"/>
    <w:rsid w:val="00572ACF"/>
    <w:rsid w:val="00594641"/>
    <w:rsid w:val="005A178F"/>
    <w:rsid w:val="005A4DA1"/>
    <w:rsid w:val="005C561D"/>
    <w:rsid w:val="006112A2"/>
    <w:rsid w:val="00630D54"/>
    <w:rsid w:val="0065587B"/>
    <w:rsid w:val="00690963"/>
    <w:rsid w:val="006A1F42"/>
    <w:rsid w:val="006B5891"/>
    <w:rsid w:val="006E1047"/>
    <w:rsid w:val="00715688"/>
    <w:rsid w:val="00744C6E"/>
    <w:rsid w:val="00747E0D"/>
    <w:rsid w:val="007A7AB8"/>
    <w:rsid w:val="007E00D9"/>
    <w:rsid w:val="007E4EE1"/>
    <w:rsid w:val="008068E2"/>
    <w:rsid w:val="008164C8"/>
    <w:rsid w:val="00823416"/>
    <w:rsid w:val="00823C5C"/>
    <w:rsid w:val="00864D35"/>
    <w:rsid w:val="008927A3"/>
    <w:rsid w:val="008A20FC"/>
    <w:rsid w:val="008A6117"/>
    <w:rsid w:val="008B43C8"/>
    <w:rsid w:val="0093618D"/>
    <w:rsid w:val="0094410B"/>
    <w:rsid w:val="00970BC3"/>
    <w:rsid w:val="009845D4"/>
    <w:rsid w:val="009A0E9A"/>
    <w:rsid w:val="009A4498"/>
    <w:rsid w:val="009C0D53"/>
    <w:rsid w:val="009D5F58"/>
    <w:rsid w:val="009F636B"/>
    <w:rsid w:val="00A01903"/>
    <w:rsid w:val="00A15A42"/>
    <w:rsid w:val="00A71B80"/>
    <w:rsid w:val="00A74EF8"/>
    <w:rsid w:val="00A86448"/>
    <w:rsid w:val="00AB16E1"/>
    <w:rsid w:val="00B0115E"/>
    <w:rsid w:val="00B21EA7"/>
    <w:rsid w:val="00B7714E"/>
    <w:rsid w:val="00B80DBA"/>
    <w:rsid w:val="00B972AC"/>
    <w:rsid w:val="00B97D37"/>
    <w:rsid w:val="00BB4373"/>
    <w:rsid w:val="00BC1FF1"/>
    <w:rsid w:val="00C0560E"/>
    <w:rsid w:val="00C13492"/>
    <w:rsid w:val="00C5239B"/>
    <w:rsid w:val="00C669F8"/>
    <w:rsid w:val="00C957AC"/>
    <w:rsid w:val="00CC3108"/>
    <w:rsid w:val="00CE3732"/>
    <w:rsid w:val="00D35925"/>
    <w:rsid w:val="00DA73D4"/>
    <w:rsid w:val="00DE2621"/>
    <w:rsid w:val="00E07C9C"/>
    <w:rsid w:val="00E101B6"/>
    <w:rsid w:val="00E12484"/>
    <w:rsid w:val="00E37D65"/>
    <w:rsid w:val="00EA4949"/>
    <w:rsid w:val="00EA767E"/>
    <w:rsid w:val="00F03756"/>
    <w:rsid w:val="00FA408B"/>
    <w:rsid w:val="00FB2922"/>
    <w:rsid w:val="00FD58E5"/>
    <w:rsid w:val="1FBE0133"/>
    <w:rsid w:val="358322FE"/>
    <w:rsid w:val="46A37527"/>
    <w:rsid w:val="4FFD68EC"/>
    <w:rsid w:val="67FF9214"/>
    <w:rsid w:val="8B7F21E8"/>
    <w:rsid w:val="BFF91F81"/>
    <w:rsid w:val="EF6F1CE6"/>
    <w:rsid w:val="F1DB8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287</Words>
  <Characters>293</Characters>
  <Lines>0</Lines>
  <Paragraphs>0</Paragraphs>
  <TotalTime>0</TotalTime>
  <ScaleCrop>false</ScaleCrop>
  <LinksUpToDate>false</LinksUpToDate>
  <CharactersWithSpaces>720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2019-08-04T08:42:00Z</dcterms:created>
  <dc:creator>hh</dc:creator>
  <cp:lastModifiedBy>默玉·源</cp:lastModifiedBy>
  <cp:lastPrinted>2019-03-31T17:27:00Z</cp:lastPrinted>
  <dcterms:modified xsi:type="dcterms:W3CDTF">2026-03-10T01:06:52Z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eyJoZGlkIjoiN2ViZWQ4MzM2NWI1NDc3YWJmMDQ0NTU3MzFmODk3NWUiLCJ1c2VySWQiOiI1NjE0MTE2ODEifQ==</vt:lpwstr>
  </property>
  <property fmtid="{D5CDD505-2E9C-101B-9397-08002B2CF9AE}" pid="4" name="ICV">
    <vt:lpwstr>BF14163B1EC24EC99BCAA0916265EFA8_12</vt:lpwstr>
  </property>
</Properties>
</file>